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5f1094" w14:textId="95f1094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F0887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7F0887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9B328C">
      <w:pPr>
        <w:jc w:val="center"/>
        <w:rPr>
          <w:rFonts w:ascii="Times New Roman" w:hAnsi="Times New Roman"/>
          <w:b/>
        </w:rPr>
      </w:pPr>
      <w:r w:rsidRPr="009B328C">
        <w:rPr>
          <w:rFonts w:ascii="Times New Roman" w:hAnsi="Times New Roman"/>
          <w:b/>
        </w:rPr>
        <w:t>ŠKOKOVICA d.o.o. Pula, Škokovica 50, OIB: 51245529848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C77F33">
        <w:rPr>
          <w:rFonts w:ascii="Times New Roman" w:hAnsi="Times New Roman"/>
        </w:rPr>
        <w:t>12,</w:t>
      </w:r>
      <w:r w:rsidR="009B328C">
        <w:rPr>
          <w:rFonts w:ascii="Times New Roman" w:hAnsi="Times New Roman"/>
        </w:rPr>
        <w:t>40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6224BE" w:rsidP="009B328C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224BE" w:rsidP="00C77F33" w:rsidRDefault="006224BE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224BE">
        <w:rPr>
          <w:rFonts w:ascii="Times New Roman" w:hAnsi="Times New Roman"/>
        </w:rPr>
        <w:t>17.</w:t>
      </w:r>
      <w:r>
        <w:rPr>
          <w:rFonts w:ascii="Times New Roman" w:hAnsi="Times New Roman"/>
        </w:rPr>
        <w:t xml:space="preserve"> </w:t>
      </w:r>
      <w:r w:rsidR="00A07432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a sa oglasne ploče je skinuto </w:t>
      </w:r>
      <w:r w:rsidR="006224BE">
        <w:rPr>
          <w:rFonts w:ascii="Times New Roman" w:hAnsi="Times New Roman"/>
        </w:rPr>
        <w:t>26</w:t>
      </w:r>
      <w:r>
        <w:rPr>
          <w:rFonts w:ascii="Times New Roman" w:hAnsi="Times New Roman"/>
        </w:rPr>
        <w:t xml:space="preserve">. </w:t>
      </w:r>
      <w:r w:rsidR="00A07432">
        <w:rPr>
          <w:rFonts w:ascii="Times New Roman" w:hAnsi="Times New Roman"/>
        </w:rPr>
        <w:t>rujna</w:t>
      </w:r>
      <w:r w:rsidR="001E367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</w:t>
      </w:r>
      <w:r w:rsidR="007F0887">
        <w:rPr>
          <w:rFonts w:ascii="Times New Roman" w:hAnsi="Times New Roman"/>
        </w:rPr>
        <w:t>9</w:t>
      </w:r>
      <w:r>
        <w:rPr>
          <w:rFonts w:ascii="Times New Roman" w:hAnsi="Times New Roman"/>
        </w:rPr>
        <w:t>. po proteku 8 dana, pa se dostava smatra uredno obavljenom</w:t>
      </w:r>
      <w:r w:rsidR="007F088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</w:t>
      </w:r>
      <w:r w:rsidR="007F0887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9B328C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9B328C">
        <w:rPr>
          <w:rFonts w:ascii="Times New Roman" w:hAnsi="Times New Roman"/>
        </w:rPr>
        <w:t xml:space="preserve">Utvrđuje se da je pun. dužnika 7. listopada 2019. u spis dostavio potvrdu FINA-e  od 2. listopada 2019. iz koje je razvidno da dužnik više nije u blokadi.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9B328C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Donijet će se rješenje o obustavi postupka. </w:t>
      </w:r>
      <w:r w:rsidR="002B3342">
        <w:rPr>
          <w:rFonts w:ascii="Times New Roman" w:hAnsi="Times New Roman"/>
        </w:rPr>
        <w:t xml:space="preserve">   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6224BE">
        <w:rPr>
          <w:rFonts w:ascii="Times New Roman" w:hAnsi="Times New Roman"/>
        </w:rPr>
        <w:t>12,</w:t>
      </w:r>
      <w:r w:rsidR="009B328C">
        <w:rPr>
          <w:rFonts w:ascii="Times New Roman" w:hAnsi="Times New Roman"/>
        </w:rPr>
        <w:t>45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07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B328C" w:rsidP="009B328C" w:rsidRDefault="009B328C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 broj: 4 St-317/2019-10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>Posl</w:t>
    </w:r>
    <w:r w:rsidR="007F0887">
      <w:rPr>
        <w:sz w:val="22"/>
        <w:szCs w:val="22"/>
      </w:rPr>
      <w:t>. broj: 4 St-</w:t>
    </w:r>
    <w:r w:rsidR="009B328C">
      <w:rPr>
        <w:sz w:val="22"/>
        <w:szCs w:val="22"/>
      </w:rPr>
      <w:t>317/2019-10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7D8C"/>
    <w:rsid w:val="00011554"/>
    <w:rsid w:val="00013F85"/>
    <w:rsid w:val="00045B86"/>
    <w:rsid w:val="00070A05"/>
    <w:rsid w:val="000726CC"/>
    <w:rsid w:val="0007639B"/>
    <w:rsid w:val="00097C71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671"/>
    <w:rsid w:val="001F7999"/>
    <w:rsid w:val="002107A0"/>
    <w:rsid w:val="0021775B"/>
    <w:rsid w:val="0024037F"/>
    <w:rsid w:val="0024367D"/>
    <w:rsid w:val="002769D3"/>
    <w:rsid w:val="00280812"/>
    <w:rsid w:val="00293650"/>
    <w:rsid w:val="00297EDB"/>
    <w:rsid w:val="002A1DBD"/>
    <w:rsid w:val="002B3342"/>
    <w:rsid w:val="002B5CF4"/>
    <w:rsid w:val="002F35BD"/>
    <w:rsid w:val="003079B6"/>
    <w:rsid w:val="003313E8"/>
    <w:rsid w:val="00375C4E"/>
    <w:rsid w:val="00382C76"/>
    <w:rsid w:val="00395085"/>
    <w:rsid w:val="003E49B3"/>
    <w:rsid w:val="0046778E"/>
    <w:rsid w:val="00471E38"/>
    <w:rsid w:val="004D73AE"/>
    <w:rsid w:val="004F3811"/>
    <w:rsid w:val="00515590"/>
    <w:rsid w:val="00576B3E"/>
    <w:rsid w:val="005A3F55"/>
    <w:rsid w:val="005A50D2"/>
    <w:rsid w:val="00603281"/>
    <w:rsid w:val="006224BE"/>
    <w:rsid w:val="00626B34"/>
    <w:rsid w:val="00637A2F"/>
    <w:rsid w:val="00675ED3"/>
    <w:rsid w:val="00683B28"/>
    <w:rsid w:val="00685D0D"/>
    <w:rsid w:val="006A31D7"/>
    <w:rsid w:val="006A334F"/>
    <w:rsid w:val="006D396B"/>
    <w:rsid w:val="00730EB5"/>
    <w:rsid w:val="00731817"/>
    <w:rsid w:val="00737586"/>
    <w:rsid w:val="00753A24"/>
    <w:rsid w:val="00762F0D"/>
    <w:rsid w:val="007D73FB"/>
    <w:rsid w:val="007F0887"/>
    <w:rsid w:val="008072B5"/>
    <w:rsid w:val="008145B5"/>
    <w:rsid w:val="0081659F"/>
    <w:rsid w:val="008357EF"/>
    <w:rsid w:val="00860E02"/>
    <w:rsid w:val="00874813"/>
    <w:rsid w:val="008936AA"/>
    <w:rsid w:val="008B3034"/>
    <w:rsid w:val="008C0427"/>
    <w:rsid w:val="0091062F"/>
    <w:rsid w:val="00924A2B"/>
    <w:rsid w:val="00926110"/>
    <w:rsid w:val="0093737F"/>
    <w:rsid w:val="00937EFC"/>
    <w:rsid w:val="00940C4B"/>
    <w:rsid w:val="00963B1D"/>
    <w:rsid w:val="009732C9"/>
    <w:rsid w:val="0097467C"/>
    <w:rsid w:val="009B328C"/>
    <w:rsid w:val="009C512A"/>
    <w:rsid w:val="009D3D81"/>
    <w:rsid w:val="009F687B"/>
    <w:rsid w:val="00A07432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46F4"/>
    <w:rsid w:val="00BE3960"/>
    <w:rsid w:val="00BF4075"/>
    <w:rsid w:val="00C14820"/>
    <w:rsid w:val="00C22467"/>
    <w:rsid w:val="00C50565"/>
    <w:rsid w:val="00C66696"/>
    <w:rsid w:val="00C67C0F"/>
    <w:rsid w:val="00C77F33"/>
    <w:rsid w:val="00C917D3"/>
    <w:rsid w:val="00C91BCA"/>
    <w:rsid w:val="00CB3618"/>
    <w:rsid w:val="00CD254E"/>
    <w:rsid w:val="00CD2568"/>
    <w:rsid w:val="00CF7611"/>
    <w:rsid w:val="00D04D20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FFA6D28-B350-42C4-9878-D342E9738A7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04D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4D2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4D20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4D2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4D2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listopada 2019.</izvorni_sadrzaj>
    <derivirana_varijabla naziv="DomainObject.StvarniPocetakDatum_1">11. listopada 2019.</derivirana_varijabla>
  </DomainObject.StvarniPocetakDatum>
  <DomainObject.StvarniZavrsetakDatum>
    <izvorni_sadrzaj>11. listopada 2019.</izvorni_sadrzaj>
    <derivirana_varijabla naziv="DomainObject.StvarniZavrsetakDatum_1">11. listopada 2019.</derivirana_varijabla>
  </DomainObject.StvarniZavrsetakDatum>
  <DomainObject.PlaniraniZavrsetakDatum>
    <izvorni_sadrzaj>11. listopada 2019.</izvorni_sadrzaj>
    <derivirana_varijabla naziv="DomainObject.PlaniraniZavrsetakDatum_1">11. listopada 2019.</derivirana_varijabla>
  </DomainObject.PlaniraniZavrsetakDatum>
  <DomainObject.PlaniraniPocetakDatum>
    <izvorni_sadrzaj>11. listopada 2019.</izvorni_sadrzaj>
    <derivirana_varijabla naziv="DomainObject.PlaniraniPocetakDatum_1">11. listopada 2019.</derivirana_varijabla>
  </DomainObject.PlaniraniPocetakDatum>
  <DomainObject.StvarniPocetakVrijeme>
    <izvorni_sadrzaj>12:40</izvorni_sadrzaj>
    <derivirana_varijabla naziv="DomainObject.StvarniPocetakVrijeme_1">12:40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12:40</izvorni_sadrzaj>
    <derivirana_varijabla naziv="DomainObject.PlaniraniPocetakVrijeme_1">12:40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listopada 2019.</izvorni_sadrzaj>
    <derivirana_varijabla naziv="DomainObject.Zapisnik.DatumKreiranja_1">11.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St-317/2019-10</izvorni_sadrzaj>
    <derivirana_varijabla naziv="DomainObject.Zapisnik.Oznaka_1">St-317/2019-10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St-317/2019</izvorni_sadrzaj>
    <derivirana_varijabla naziv="DomainObject.Predmet.OznakaBroj_1">St-317/2019</derivirana_varijabla>
  </DomainObject.Predmet.OznakaBroj>
  <DomainObject.Predmet.OznakaBrojOptuznogAkta>
    <izvorni_sadrzaj>04-06-19-3720</izvorni_sadrzaj>
    <derivirana_varijabla naziv="DomainObject.Predmet.OznakaBrojOptuznogAkta_1">04-06-19-3720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ŠKOKOVICA d.o.o. PULA zastupanog po punomoćniku Željko Nakić; Mladen Pavićević</izvorni_sadrzaj>
    <derivirana_varijabla naziv="DomainObject.Predmet.ProtustrankaFormated_1">  ŠKOKOVICA d.o.o. PULA zastupanog po punomoćniku Željko Nakić; Mladen Pavićević</derivirana_varijabla>
  </DomainObject.Predmet.ProtustrankaFormated>
  <DomainObject.Predmet.ProtustrankaFormatedOIB>
    <izvorni_sadrzaj>  ŠKOKOVICA d.o.o. PULA, OIB 51245529848 zastupanog po punomoćniku Željko Nakić; Mladen Pavićević</izvorni_sadrzaj>
    <derivirana_varijabla naziv="DomainObject.Predmet.ProtustrankaFormatedOIB_1">  ŠKOKOVICA d.o.o. PULA, OIB 51245529848 zastupanog po punomoćniku Željko Nakić; Mladen Pavićević</derivirana_varijabla>
  </DomainObject.Predmet.ProtustrankaFormatedOIB>
  <DomainObject.Predmet.ProtustrankaFormatedWithAdress>
    <izvorni_sadrzaj> ŠKOKOVICA d.o.o. PULA, Škokovica 50, 52100 Pula zastupanog po punomoćniku Željko Nakić; Mladen Pavićević</izvorni_sadrzaj>
    <derivirana_varijabla naziv="DomainObject.Predmet.ProtustrankaFormatedWithAdress_1"> ŠKOKOVICA d.o.o. PULA, Škokovica 50, 52100 Pula zastupanog po punomoćniku Željko Nakić; Mladen Pavićević</derivirana_varijabla>
  </DomainObject.Predmet.ProtustrankaFormatedWithAdress>
  <DomainObject.Predmet.ProtustrankaFormatedWithAdressOIB>
    <izvorni_sadrzaj> ŠKOKOVICA d.o.o. PULA, OIB 51245529848, Škokovica 50, 52100 Pula zastupanog po punomoćniku Željko Nakić; Mladen Pavićević</izvorni_sadrzaj>
    <derivirana_varijabla naziv="DomainObject.Predmet.ProtustrankaFormatedWithAdressOIB_1"> ŠKOKOVICA d.o.o. PULA, OIB 51245529848, Škokovica 50, 52100 Pula zastupanog po punomoćniku Željko Nakić; Mladen Pavićević</derivirana_varijabla>
  </DomainObject.Predmet.ProtustrankaFormatedWithAdressOIB>
  <DomainObject.Predmet.ProtustrankaWithAdress>
    <izvorni_sadrzaj>ŠKOKOVICA d.o.o. PULA Škokovica 50, 52100 Pula</izvorni_sadrzaj>
    <derivirana_varijabla naziv="DomainObject.Predmet.ProtustrankaWithAdress_1">ŠKOKOVICA d.o.o. PULA Škokovica 50, 52100 Pula</derivirana_varijabla>
  </DomainObject.Predmet.ProtustrankaWithAdress>
  <DomainObject.Predmet.ProtustrankaWithAdressOIB>
    <izvorni_sadrzaj>ŠKOKOVICA d.o.o. PULA, OIB 51245529848, Škokovica 50, 52100 Pula</izvorni_sadrzaj>
    <derivirana_varijabla naziv="DomainObject.Predmet.ProtustrankaWithAdressOIB_1">ŠKOKOVICA d.o.o. PULA, OIB 51245529848, Škokovica 50, 52100 Pula</derivirana_varijabla>
  </DomainObject.Predmet.ProtustrankaWithAdressOIB>
  <DomainObject.Predmet.ProtustrankaNazivFormated>
    <izvorni_sadrzaj>ŠKOKOVICA d.o.o. PULA</izvorni_sadrzaj>
    <derivirana_varijabla naziv="DomainObject.Predmet.ProtustrankaNazivFormated_1">ŠKOKOVICA d.o.o. PULA</derivirana_varijabla>
  </DomainObject.Predmet.ProtustrankaNazivFormated>
  <DomainObject.Predmet.ProtustrankaNazivFormatedOIB>
    <izvorni_sadrzaj>ŠKOKOVICA d.o.o. PULA, OIB 51245529848</izvorni_sadrzaj>
    <derivirana_varijabla naziv="DomainObject.Predmet.ProtustrankaNazivFormatedOIB_1">ŠKOKOVICA d.o.o. PULA, OIB 51245529848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10295.84</izvorni_sadrzaj>
    <derivirana_varijabla naziv="DomainObject.Predmet.TrenutnaVrijednost_1">10295.84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ŠKOKOVICA d.o.o. PULA zastupanog po punomoćniku Željko Nakić; Mladen Pavićević</item>
    </izvorni_sadrzaj>
    <derivirana_varijabla naziv="DomainObject.Predmet.ProtuStrankaListFormated_1">
      <item>ŠKOKOVICA d.o.o. PULA zastupanog po punomoćniku Željko Nakić; Mladen Pavićević</item>
    </derivirana_varijabla>
  </DomainObject.Predmet.ProtuStrankaListFormated>
  <DomainObject.Predmet.ProtuStrankaListFormatedOIB>
    <izvorni_sadrzaj>
      <item>ŠKOKOVICA d.o.o. PULA, OIB 51245529848 zastupanog po punomoćniku Željko Nakić; Mladen Pavićević</item>
    </izvorni_sadrzaj>
    <derivirana_varijabla naziv="DomainObject.Predmet.ProtuStrankaListFormatedOIB_1">
      <item>ŠKOKOVICA d.o.o. PULA, OIB 51245529848 zastupanog po punomoćniku Željko Nakić; Mladen Pavićević</item>
    </derivirana_varijabla>
  </DomainObject.Predmet.ProtuStrankaListFormatedOIB>
  <DomainObject.Predmet.ProtuStrankaListFormatedWithAdress>
    <izvorni_sadrzaj>
      <item>ŠKOKOVICA d.o.o. PULA, Škokovica 50, 52100 Pula zastupanog po punomoćniku Željko Nakić; Mladen Pavićević</item>
    </izvorni_sadrzaj>
    <derivirana_varijabla naziv="DomainObject.Predmet.ProtuStrankaListFormatedWithAdress_1">
      <item>ŠKOKOVICA d.o.o. PULA, Škokovica 50, 52100 Pula zastupanog po punomoćniku Željko Nakić; Mladen Pavićević</item>
    </derivirana_varijabla>
  </DomainObject.Predmet.ProtuStrankaListFormatedWithAdress>
  <DomainObject.Predmet.ProtuStrankaListFormatedWithAdressOIB>
    <izvorni_sadrzaj>
      <item>ŠKOKOVICA d.o.o. PULA, OIB 51245529848, Škokovica 50, 52100 Pula zastupanog po punomoćniku Željko Nakić; Mladen Pavićević</item>
    </izvorni_sadrzaj>
    <derivirana_varijabla naziv="DomainObject.Predmet.ProtuStrankaListFormatedWithAdressOIB_1">
      <item>ŠKOKOVICA d.o.o. PULA, OIB 51245529848, Škokovica 50, 52100 Pula zastupanog po punomoćniku Željko Nakić; Mladen Pavićević</item>
    </derivirana_varijabla>
  </DomainObject.Predmet.ProtuStrankaListFormatedWithAdressOIB>
  <DomainObject.Predmet.ProtuStrankaListNazivFormated>
    <izvorni_sadrzaj>
      <item>ŠKOKOVICA d.o.o. PULA</item>
    </izvorni_sadrzaj>
    <derivirana_varijabla naziv="DomainObject.Predmet.ProtuStrankaListNazivFormated_1">
      <item>ŠKOKOVICA d.o.o. PULA</item>
    </derivirana_varijabla>
  </DomainObject.Predmet.ProtuStrankaListNazivFormated>
  <DomainObject.Predmet.ProtuStrankaListNazivFormatedOIB>
    <izvorni_sadrzaj>
      <item>ŠKOKOVICA d.o.o. PULA, OIB 51245529848</item>
    </izvorni_sadrzaj>
    <derivirana_varijabla naziv="DomainObject.Predmet.ProtuStrankaListNazivFormatedOIB_1">
      <item>ŠKOKOVICA d.o.o. PULA, OIB 51245529848</item>
    </derivirana_varijabla>
  </DomainObject.Predmet.ProtuStrankaListNazivFormatedOIB>
  <DomainObject.Predmet.OstaliListFormated>
    <izvorni_sadrzaj>
      <item>Željko Nakić punomoćnik sudionika u postupku ŠKOKOVICA d.o.o. PULA</item>
      <item>Mladen Pavićević punomoćnik sudionika u postupku ŠKOKOVICA d.o.o. PULA</item>
    </izvorni_sadrzaj>
    <derivirana_varijabla naziv="DomainObject.Predmet.OstaliListFormated_1">
      <item>Željko Nakić punomoćnik sudionika u postupku ŠKOKOVICA d.o.o. PULA</item>
      <item>Mladen Pavićević punomoćnik sudionika u postupku ŠKOKOVICA d.o.o. PULA</item>
    </derivirana_varijabla>
  </DomainObject.Predmet.OstaliListFormated>
  <DomainObject.Predmet.OstaliListFormatedOIB>
    <izvorni_sadrzaj>
      <item>Željko Nakić, OIB 40096955391 punomoćnik sudionika u postupku ŠKOKOVICA d.o.o. PULA</item>
      <item>Mladen Pavićević punomoćnik sudionika u postupku ŠKOKOVICA d.o.o. PULA</item>
    </izvorni_sadrzaj>
    <derivirana_varijabla naziv="DomainObject.Predmet.OstaliListFormatedOIB_1">
      <item>Željko Nakić, OIB 40096955391 punomoćnik sudionika u postupku ŠKOKOVICA d.o.o. PULA</item>
      <item>Mladen Pavićević punomoćnik sudionika u postupku ŠKOKOVICA d.o.o. PULA</item>
    </derivirana_varijabla>
  </DomainObject.Predmet.OstaliListFormatedOIB>
  <DomainObject.Predmet.OstaliListFormatedWithAdress>
    <izvorni_sadrzaj>
      <item>Željko Nakić, Ulica Škokovica 50, 52100 Pula punomoćnik sudionika u postupku ŠKOKOVICA d.o.o. PULA</item>
      <item>Mladen Pavićević, Preradovićeva 38, 52100 Pula punomoćnik sudionika u postupku ŠKOKOVICA d.o.o. PULA</item>
    </izvorni_sadrzaj>
    <derivirana_varijabla naziv="DomainObject.Predmet.OstaliListFormatedWithAdress_1">
      <item>Željko Nakić, Ulica Škokovica 50, 52100 Pula punomoćnik sudionika u postupku ŠKOKOVICA d.o.o. PULA</item>
      <item>Mladen Pavićević, Preradovićeva 38, 52100 Pula punomoćnik sudionika u postupku ŠKOKOVICA d.o.o. PULA</item>
    </derivirana_varijabla>
  </DomainObject.Predmet.OstaliListFormatedWithAdress>
  <DomainObject.Predmet.OstaliListFormatedWithAdressOIB>
    <izvorni_sadrzaj>
      <item>Željko Nakić, OIB 40096955391, Ulica Škokovica 50, 52100 Pula punomoćnik sudionika u postupku ŠKOKOVICA d.o.o. PULA</item>
      <item>Mladen Pavićević, Preradovićeva 38, 52100 Pula punomoćnik sudionika u postupku ŠKOKOVICA d.o.o. PULA</item>
    </izvorni_sadrzaj>
    <derivirana_varijabla naziv="DomainObject.Predmet.OstaliListFormatedWithAdressOIB_1">
      <item>Željko Nakić, OIB 40096955391, Ulica Škokovica 50, 52100 Pula punomoćnik sudionika u postupku ŠKOKOVICA d.o.o. PULA</item>
      <item>Mladen Pavićević, Preradovićeva 38, 52100 Pula punomoćnik sudionika u postupku ŠKOKOVICA d.o.o. PULA</item>
    </derivirana_varijabla>
  </DomainObject.Predmet.OstaliListFormatedWithAdressOIB>
  <DomainObject.Predmet.OstaliListNazivFormated>
    <izvorni_sadrzaj>
      <item>Željko Nakić</item>
      <item>Mladen Pavićević</item>
    </izvorni_sadrzaj>
    <derivirana_varijabla naziv="DomainObject.Predmet.OstaliListNazivFormated_1">
      <item>Željko Nakić</item>
      <item>Mladen Pavićević</item>
    </derivirana_varijabla>
  </DomainObject.Predmet.OstaliListNazivFormated>
  <DomainObject.Predmet.OstaliListNazivFormatedOIB>
    <izvorni_sadrzaj>
      <item>Željko Nakić, OIB 40096955391</item>
      <item>Mladen Pavićević</item>
    </izvorni_sadrzaj>
    <derivirana_varijabla naziv="DomainObject.Predmet.OstaliListNazivFormatedOIB_1">
      <item>Željko Nakić, OIB 40096955391</item>
      <item>Mladen Pavićević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listopada 2019.</izvorni_sadrzaj>
    <derivirana_varijabla naziv="DomainObject.Datum_1">11. listopada 2019.</derivirana_varijabla>
  </DomainObject.Datum>
  <DomainObject.PoslovniBrojDokumenta>
    <izvorni_sadrzaj>St-317/2019-10</izvorni_sadrzaj>
    <derivirana_varijabla naziv="DomainObject.PoslovniBrojDokumenta_1">St-317/2019-10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ŠKOKOVICA d.o.o. PULA</izvorni_sadrzaj>
    <derivirana_varijabla naziv="DomainObject.Predmet.ProtustrankaIDrugi_1">ŠKOKOVICA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ŠKOKOVICA d.o.o. PULA, OIB 51245529848, Škokovica 50, 52100 Pula</izvorni_sadrzaj>
    <derivirana_varijabla naziv="DomainObject.Predmet.ProtustrankaIDrugiAdressOIB_1">ŠKOKOVICA d.o.o. PULA, OIB 51245529848, Škokovica 50,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ŠKOKOVICA d.o.o. PULA</item>
      <item>FINANCIJSKA AGENCIJA, RC RIJEKA, PODRUŽNICA PULA, PULA</item>
      <item>Željko Nakić</item>
      <item>Mladen Pavićević</item>
    </izvorni_sadrzaj>
    <derivirana_varijabla naziv="DomainObject.Predmet.SudioniciListNaziv_1">
      <item>ŠKOKOVICA d.o.o. PULA</item>
      <item>FINANCIJSKA AGENCIJA, RC RIJEKA, PODRUŽNICA PULA, PULA</item>
      <item>Željko Nakić</item>
      <item>Mladen Pavićević</item>
    </derivirana_varijabla>
  </DomainObject.Predmet.SudioniciListNaziv>
  <DomainObject.Predmet.SudioniciListAdressOIB>
    <izvorni_sadrzaj>
      <item>ŠKOKOVICA d.o.o. PULA, OIB 51245529848, Škokovica 50,52100 Pula</item>
      <item>FINANCIJSKA AGENCIJA, RC RIJEKA, PODRUŽNICA PULA, PULA, OIB 85821130368, GIARDINI 5,52100 Pula</item>
      <item>Željko Nakić, OIB 40096955391, Ulica Škokovica 50,52100 Pula</item>
      <item>Mladen Pavićević, Preradovićeva 38,52100 Pula</item>
    </izvorni_sadrzaj>
    <derivirana_varijabla naziv="DomainObject.Predmet.SudioniciListAdressOIB_1">
      <item>ŠKOKOVICA d.o.o. PULA, OIB 51245529848, Škokovica 50,52100 Pula</item>
      <item>FINANCIJSKA AGENCIJA, RC RIJEKA, PODRUŽNICA PULA, PULA, OIB 85821130368, GIARDINI 5,52100 Pula</item>
      <item>Željko Nakić, OIB 40096955391, Ulica Škokovica 50,52100 Pula</item>
      <item>Mladen Pavićević, Preradovićeva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51245529848</item>
      <item>, OIB 85821130368</item>
      <item>, OIB 40096955391</item>
      <item>, OIB null</item>
    </izvorni_sadrzaj>
    <derivirana_varijabla naziv="DomainObject.Predmet.SudioniciListNazivOIB_1">
      <item>, OIB 51245529848</item>
      <item>, OIB 85821130368</item>
      <item>, OIB 40096955391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49538-8463-437B-942A-4D29C438D3E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183</properties:Words>
  <properties:Characters>1006</properties:Characters>
  <properties:Lines>47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1263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2019-10-10T12:30:00Z</dcterms:created>
  <dc:creator>epincin</dc:creator>
  <cp:lastModifiedBy>Sanja Prodan</cp:lastModifiedBy>
  <cp:lastPrinted>2015-12-17T09:17:00Z</cp:lastPrinted>
  <dcterms:modified xmlns:xsi="http://www.w3.org/2001/XMLSchema-instance" xsi:type="dcterms:W3CDTF">2019-10-11T11:47:00Z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St-317/2019-10 / Zapisnik - Ročište radi rasprave o uvjetima za otvaranje steč. post. (St-317-2019-10 škokovica (deblokiran) (12,40).docx)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